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5C809AE0" w:rsidR="00CC4471" w:rsidRDefault="00CC4471" w:rsidP="00CC4471">
      <w:pPr>
        <w:pStyle w:val="CRCoverPage"/>
        <w:tabs>
          <w:tab w:val="right" w:pos="9639"/>
        </w:tabs>
        <w:spacing w:after="0"/>
        <w:rPr>
          <w:b/>
          <w:noProof/>
          <w:sz w:val="24"/>
        </w:rPr>
      </w:pPr>
      <w:r>
        <w:rPr>
          <w:b/>
          <w:noProof/>
          <w:sz w:val="24"/>
        </w:rPr>
        <w:t xml:space="preserve">3GPP </w:t>
      </w:r>
      <w:r w:rsidR="00736290">
        <w:rPr>
          <w:b/>
          <w:noProof/>
          <w:sz w:val="24"/>
        </w:rPr>
        <w:t>SA WG2 Meeting #170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E73788">
        <w:rPr>
          <w:b/>
          <w:noProof/>
          <w:sz w:val="24"/>
        </w:rPr>
        <w:t>S2-250</w:t>
      </w:r>
      <w:r w:rsidR="00231A1A">
        <w:rPr>
          <w:b/>
          <w:noProof/>
          <w:sz w:val="24"/>
        </w:rPr>
        <w:t>8766</w:t>
      </w:r>
      <w:r>
        <w:rPr>
          <w:b/>
          <w:noProof/>
          <w:sz w:val="24"/>
        </w:rPr>
        <w:fldChar w:fldCharType="begin"/>
      </w:r>
      <w:r>
        <w:rPr>
          <w:b/>
          <w:noProof/>
          <w:sz w:val="24"/>
        </w:rPr>
        <w:instrText xml:space="preserve"> DOCPROPERTY  Tdoc#  \* MERGEFORMAT </w:instrText>
      </w:r>
      <w:r>
        <w:rPr>
          <w:b/>
          <w:noProof/>
          <w:sz w:val="24"/>
        </w:rPr>
        <w:fldChar w:fldCharType="end"/>
      </w:r>
    </w:p>
    <w:p w14:paraId="3F54251B" w14:textId="51E38C0D" w:rsidR="00C93D83" w:rsidRPr="00231A1A" w:rsidRDefault="00231A1A" w:rsidP="00231A1A">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13 – 17 </w:t>
      </w:r>
      <w:r>
        <w:rPr>
          <w:rFonts w:ascii="Arial" w:hAnsi="Arial" w:cs="Arial" w:hint="eastAsia"/>
          <w:b/>
          <w:bCs/>
          <w:sz w:val="24"/>
          <w:lang w:eastAsia="zh-CN"/>
        </w:rPr>
        <w:t>Oct</w:t>
      </w:r>
      <w:r>
        <w:rPr>
          <w:rFonts w:ascii="Arial" w:hAnsi="Arial" w:cs="Arial"/>
          <w:b/>
          <w:bCs/>
          <w:sz w:val="24"/>
        </w:rPr>
        <w:t xml:space="preserve">, 2025, </w:t>
      </w:r>
      <w:r>
        <w:rPr>
          <w:rFonts w:ascii="Arial" w:hAnsi="Arial" w:cs="Arial" w:hint="eastAsia"/>
          <w:b/>
          <w:bCs/>
          <w:sz w:val="24"/>
          <w:lang w:eastAsia="zh-CN"/>
        </w:rPr>
        <w:t>Wuhan</w:t>
      </w:r>
      <w:r>
        <w:rPr>
          <w:rFonts w:ascii="Arial" w:hAnsi="Arial" w:cs="Arial"/>
          <w:b/>
          <w:bCs/>
          <w:sz w:val="24"/>
        </w:rPr>
        <w:t xml:space="preserve">, </w:t>
      </w:r>
      <w:r>
        <w:rPr>
          <w:rFonts w:ascii="Arial" w:hAnsi="Arial" w:cs="Arial" w:hint="eastAsia"/>
          <w:b/>
          <w:bCs/>
          <w:sz w:val="24"/>
          <w:lang w:eastAsia="zh-CN"/>
        </w:rPr>
        <w:t>China</w:t>
      </w:r>
      <w:r w:rsidRPr="00F32D6F">
        <w:rPr>
          <w:rFonts w:ascii="Arial" w:hAnsi="Arial" w:cs="Arial"/>
          <w:b/>
          <w:bCs/>
          <w:sz w:val="24"/>
        </w:rPr>
        <w:tab/>
      </w:r>
      <w:r>
        <w:rPr>
          <w:rFonts w:ascii="Arial" w:hAnsi="Arial" w:cs="Arial"/>
          <w:b/>
          <w:bCs/>
          <w:sz w:val="24"/>
        </w:rPr>
        <w:t>(was_S2-</w:t>
      </w:r>
      <w:r>
        <w:rPr>
          <w:rFonts w:ascii="Arial" w:hAnsi="Arial" w:cs="Arial"/>
          <w:b/>
          <w:bCs/>
          <w:sz w:val="24"/>
        </w:rPr>
        <w:t>2506911</w:t>
      </w:r>
      <w:r>
        <w:rPr>
          <w:rFonts w:ascii="Arial" w:hAnsi="Arial" w:cs="Arial"/>
          <w:b/>
          <w:bCs/>
          <w:sz w:val="24"/>
        </w:rPr>
        <w:t>)</w:t>
      </w:r>
    </w:p>
    <w:p w14:paraId="1A2057A0" w14:textId="5BACDDD5" w:rsidR="00C93D83" w:rsidRDefault="00E7378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China Telecom, vivo</w:t>
      </w:r>
    </w:p>
    <w:p w14:paraId="65CE4E4B" w14:textId="4E272F4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73788">
        <w:rPr>
          <w:rFonts w:ascii="Arial" w:hAnsi="Arial" w:cs="Arial"/>
          <w:b/>
          <w:bCs/>
          <w:lang w:val="en-US"/>
        </w:rPr>
        <w:t xml:space="preserve">Solution#5 </w:t>
      </w:r>
      <w:r w:rsidR="00E73788">
        <w:rPr>
          <w:rFonts w:ascii="Arial" w:hAnsi="Arial" w:cs="Arial" w:hint="eastAsia"/>
          <w:b/>
          <w:bCs/>
          <w:lang w:val="en-US" w:eastAsia="zh-CN"/>
        </w:rPr>
        <w:t>Update</w:t>
      </w:r>
      <w:r w:rsidR="00E73788">
        <w:rPr>
          <w:rFonts w:ascii="Arial" w:hAnsi="Arial" w:cs="Arial"/>
          <w:b/>
          <w:bCs/>
          <w:lang w:val="en-US"/>
        </w:rPr>
        <w:t xml:space="preserve"> on Energy Policy Enforcement Notification to 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ED6A24F" w:rsidR="0051688C" w:rsidRDefault="00C45418"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sidR="0051688C">
        <w:rPr>
          <w:rFonts w:ascii="Arial" w:hAnsi="Arial" w:cs="Arial"/>
          <w:b/>
          <w:bCs/>
          <w:lang w:val="en-US"/>
        </w:rPr>
        <w:t>.</w:t>
      </w:r>
      <w:r>
        <w:rPr>
          <w:rFonts w:ascii="Arial" w:hAnsi="Arial" w:cs="Arial"/>
          <w:b/>
          <w:bCs/>
          <w:lang w:val="en-US"/>
        </w:rPr>
        <w:t>4.1</w:t>
      </w:r>
    </w:p>
    <w:p w14:paraId="369E83CA" w14:textId="34791E3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45418">
        <w:rPr>
          <w:rFonts w:ascii="Arial" w:hAnsi="Arial" w:cs="Arial"/>
          <w:b/>
          <w:bCs/>
          <w:lang w:val="en-US"/>
        </w:rPr>
        <w:t>TR 23.700-67</w:t>
      </w:r>
    </w:p>
    <w:p w14:paraId="32E76F63" w14:textId="0445274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31A1A">
        <w:rPr>
          <w:rFonts w:ascii="Arial" w:hAnsi="Arial" w:cs="Arial"/>
          <w:b/>
          <w:bCs/>
          <w:lang w:val="en-US"/>
        </w:rPr>
        <w:t>0.3</w:t>
      </w:r>
      <w:bookmarkStart w:id="0" w:name="_GoBack"/>
      <w:bookmarkEnd w:id="0"/>
      <w:r w:rsidR="00B53CA1">
        <w:rPr>
          <w:rFonts w:ascii="Arial" w:hAnsi="Arial" w:cs="Arial"/>
          <w:b/>
          <w:bCs/>
          <w:lang w:val="en-US"/>
        </w:rPr>
        <w:t>.0</w:t>
      </w:r>
    </w:p>
    <w:p w14:paraId="239F9FD4" w14:textId="77777777" w:rsidR="00736290" w:rsidRDefault="0051688C">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sidR="00B53CA1">
        <w:rPr>
          <w:rFonts w:ascii="Arial" w:hAnsi="Arial" w:cs="Arial"/>
          <w:b/>
          <w:bCs/>
          <w:lang w:val="en-US"/>
        </w:rPr>
        <w:t>FS_</w:t>
      </w:r>
      <w:r w:rsidR="00B53CA1">
        <w:rPr>
          <w:rFonts w:ascii="Arial" w:hAnsi="Arial" w:cs="Arial" w:hint="eastAsia"/>
          <w:b/>
          <w:bCs/>
          <w:lang w:val="en-US" w:eastAsia="zh-CN"/>
        </w:rPr>
        <w:t>EnergySys</w:t>
      </w:r>
      <w:r w:rsidR="00B53CA1">
        <w:rPr>
          <w:rFonts w:ascii="Arial" w:hAnsi="Arial" w:cs="Arial"/>
          <w:b/>
          <w:bCs/>
          <w:lang w:val="en-US"/>
        </w:rPr>
        <w:t>_</w:t>
      </w:r>
      <w:r w:rsidR="00B53CA1">
        <w:rPr>
          <w:rFonts w:ascii="Arial" w:hAnsi="Arial" w:cs="Arial"/>
          <w:b/>
          <w:bCs/>
          <w:lang w:val="en-US" w:eastAsia="zh-CN"/>
        </w:rPr>
        <w:t>Ph2</w:t>
      </w:r>
    </w:p>
    <w:p w14:paraId="09C0AB02" w14:textId="0ABB8909" w:rsidR="0051688C" w:rsidRPr="00736290" w:rsidRDefault="00736290" w:rsidP="00736290">
      <w:pPr>
        <w:spacing w:after="120"/>
        <w:rPr>
          <w:rFonts w:ascii="Arial" w:hAnsi="Arial" w:cs="Arial"/>
          <w:b/>
          <w:bCs/>
          <w:i/>
          <w:lang w:val="en-US"/>
        </w:rPr>
      </w:pPr>
      <w:r>
        <w:rPr>
          <w:rFonts w:ascii="Arial" w:hAnsi="Arial" w:cs="Arial"/>
          <w:i/>
          <w:color w:val="000000"/>
          <w:sz w:val="18"/>
          <w:szCs w:val="18"/>
        </w:rPr>
        <w:t xml:space="preserve">Abstract: </w:t>
      </w:r>
      <w:r w:rsidRPr="00736290">
        <w:rPr>
          <w:rFonts w:ascii="Arial" w:hAnsi="Arial" w:cs="Arial"/>
          <w:i/>
          <w:color w:val="000000"/>
          <w:sz w:val="18"/>
          <w:szCs w:val="18"/>
        </w:rPr>
        <w:t xml:space="preserve">This </w:t>
      </w:r>
      <w:proofErr w:type="spellStart"/>
      <w:r w:rsidRPr="00736290">
        <w:rPr>
          <w:rFonts w:ascii="Arial" w:hAnsi="Arial" w:cs="Arial"/>
          <w:i/>
          <w:color w:val="000000"/>
          <w:sz w:val="18"/>
          <w:szCs w:val="18"/>
        </w:rPr>
        <w:t>pCR</w:t>
      </w:r>
      <w:proofErr w:type="spellEnd"/>
      <w:r w:rsidRPr="00736290">
        <w:rPr>
          <w:rFonts w:ascii="Arial" w:hAnsi="Arial" w:cs="Arial"/>
          <w:i/>
          <w:color w:val="000000"/>
          <w:sz w:val="18"/>
          <w:szCs w:val="18"/>
        </w:rPr>
        <w:t xml:space="preserve"> proposed an update on Solution#5 in TR23.700-67 with adding notification from PCF to AF when negotiated energy saving behaviour is performed.</w:t>
      </w:r>
      <w:r w:rsidR="0051688C" w:rsidRPr="00736290">
        <w:rPr>
          <w:rFonts w:ascii="Arial" w:hAnsi="Arial" w:cs="Arial"/>
          <w:b/>
          <w:bCs/>
          <w:i/>
          <w:lang w:val="en-US"/>
        </w:rPr>
        <w:t xml:space="preserve"> </w:t>
      </w:r>
    </w:p>
    <w:p w14:paraId="04F37A79" w14:textId="77777777" w:rsidR="00C93D83" w:rsidRDefault="00C93D83" w:rsidP="00736290">
      <w:pPr>
        <w:pBdr>
          <w:bottom w:val="single" w:sz="12" w:space="1" w:color="auto"/>
        </w:pBdr>
        <w:spacing w:after="120"/>
        <w:rPr>
          <w:rFonts w:ascii="Arial" w:hAnsi="Arial" w:cs="Arial"/>
          <w:b/>
          <w:bCs/>
          <w:lang w:val="en-US"/>
        </w:rPr>
      </w:pPr>
    </w:p>
    <w:p w14:paraId="1BEAFE32" w14:textId="59562F14" w:rsidR="00C93D83" w:rsidRDefault="00736290">
      <w:pPr>
        <w:pStyle w:val="CRCoverPage"/>
        <w:rPr>
          <w:b/>
          <w:lang w:val="en-US"/>
        </w:rPr>
      </w:pPr>
      <w:r>
        <w:rPr>
          <w:b/>
          <w:lang w:val="en-US"/>
        </w:rPr>
        <w:t>Introduction</w:t>
      </w:r>
    </w:p>
    <w:p w14:paraId="45A9A247" w14:textId="1A30358B" w:rsidR="00E836B7" w:rsidRDefault="00E836B7" w:rsidP="00E836B7">
      <w:pPr>
        <w:pBdr>
          <w:bottom w:val="single" w:sz="12" w:space="1" w:color="auto"/>
        </w:pBdr>
        <w:rPr>
          <w:lang w:val="en-US" w:eastAsia="zh-CN"/>
        </w:rPr>
      </w:pPr>
      <w:r>
        <w:rPr>
          <w:rFonts w:hint="eastAsia"/>
          <w:lang w:val="en-US" w:eastAsia="zh-CN"/>
        </w:rPr>
        <w:t>I</w:t>
      </w:r>
      <w:r>
        <w:rPr>
          <w:lang w:val="en-US" w:eastAsia="zh-CN"/>
        </w:rPr>
        <w:t>t is valuable to notify</w:t>
      </w:r>
      <w:r w:rsidR="00701330">
        <w:rPr>
          <w:lang w:val="en-US" w:eastAsia="zh-CN"/>
        </w:rPr>
        <w:t xml:space="preserve"> to the user that </w:t>
      </w:r>
      <w:r w:rsidR="00FF02BE">
        <w:rPr>
          <w:lang w:val="en-US" w:eastAsia="zh-CN"/>
        </w:rPr>
        <w:t xml:space="preserve">operator's </w:t>
      </w:r>
      <w:r w:rsidR="00701330">
        <w:rPr>
          <w:lang w:val="en-US" w:eastAsia="zh-CN"/>
        </w:rPr>
        <w:t>network is performing energy saving behavior:</w:t>
      </w:r>
    </w:p>
    <w:p w14:paraId="27FD5119" w14:textId="577E75E1" w:rsidR="00701330" w:rsidRDefault="00701330" w:rsidP="00E836B7">
      <w:pPr>
        <w:pBdr>
          <w:bottom w:val="single" w:sz="12" w:space="1" w:color="auto"/>
        </w:pBdr>
        <w:rPr>
          <w:lang w:val="en-US" w:eastAsia="zh-CN"/>
        </w:rPr>
      </w:pPr>
      <w:r>
        <w:rPr>
          <w:lang w:val="en-US" w:eastAsia="zh-CN"/>
        </w:rPr>
        <w:t xml:space="preserve">1) </w:t>
      </w:r>
      <w:r w:rsidR="00F728AD">
        <w:rPr>
          <w:lang w:val="en-US" w:eastAsia="zh-CN"/>
        </w:rPr>
        <w:t>Users</w:t>
      </w:r>
      <w:r w:rsidR="00E836B7">
        <w:rPr>
          <w:lang w:val="en-US" w:eastAsia="zh-CN"/>
        </w:rPr>
        <w:t xml:space="preserve"> may have down-graded service experience when </w:t>
      </w:r>
      <w:r w:rsidR="00FF02BE">
        <w:rPr>
          <w:lang w:val="en-US" w:eastAsia="zh-CN"/>
        </w:rPr>
        <w:t xml:space="preserve">the </w:t>
      </w:r>
      <w:r w:rsidR="00E836B7">
        <w:rPr>
          <w:lang w:val="en-US" w:eastAsia="zh-CN"/>
        </w:rPr>
        <w:t xml:space="preserve">network performs energy saving behaviors </w:t>
      </w:r>
      <w:r w:rsidR="00FF02BE">
        <w:rPr>
          <w:lang w:val="en-US" w:eastAsia="zh-CN"/>
        </w:rPr>
        <w:t>if</w:t>
      </w:r>
      <w:r w:rsidR="00E836B7">
        <w:rPr>
          <w:lang w:val="en-US" w:eastAsia="zh-CN"/>
        </w:rPr>
        <w:t xml:space="preserve"> the energy consumption reaches certain preconfigured threshold.  In </w:t>
      </w:r>
      <w:r>
        <w:rPr>
          <w:lang w:val="en-US" w:eastAsia="zh-CN"/>
        </w:rPr>
        <w:t>such</w:t>
      </w:r>
      <w:r w:rsidR="00E836B7">
        <w:rPr>
          <w:lang w:val="en-US" w:eastAsia="zh-CN"/>
        </w:rPr>
        <w:t xml:space="preserve"> scenario, network operators would like to notify the users that the down-graded service is according to the preference in users' subscription data and/or request</w:t>
      </w:r>
      <w:r w:rsidR="00FF02BE">
        <w:rPr>
          <w:lang w:val="en-US" w:eastAsia="zh-CN"/>
        </w:rPr>
        <w:t>s</w:t>
      </w:r>
      <w:r w:rsidR="00E836B7">
        <w:rPr>
          <w:lang w:val="en-US" w:eastAsia="zh-CN"/>
        </w:rPr>
        <w:t xml:space="preserve"> from AF, not some network failure.</w:t>
      </w:r>
      <w:r>
        <w:rPr>
          <w:lang w:val="en-US" w:eastAsia="zh-CN"/>
        </w:rPr>
        <w:t xml:space="preserve"> So the operators won’t get complain.</w:t>
      </w:r>
    </w:p>
    <w:p w14:paraId="1420E17E" w14:textId="5F43D951" w:rsidR="00701330" w:rsidRDefault="00701330" w:rsidP="00E836B7">
      <w:pPr>
        <w:pBdr>
          <w:bottom w:val="single" w:sz="12" w:space="1" w:color="auto"/>
        </w:pBdr>
        <w:rPr>
          <w:lang w:val="en-US" w:eastAsia="zh-CN"/>
        </w:rPr>
      </w:pPr>
      <w:r>
        <w:rPr>
          <w:lang w:val="en-US" w:eastAsia="zh-CN"/>
        </w:rPr>
        <w:t xml:space="preserve">2) Some users will be happy if they </w:t>
      </w:r>
      <w:r w:rsidR="00FF02BE">
        <w:rPr>
          <w:lang w:val="en-US" w:eastAsia="zh-CN"/>
        </w:rPr>
        <w:t>aware</w:t>
      </w:r>
      <w:r>
        <w:rPr>
          <w:lang w:val="en-US" w:eastAsia="zh-CN"/>
        </w:rPr>
        <w:t xml:space="preserve"> they are taking part in energy saving activities.</w:t>
      </w:r>
    </w:p>
    <w:p w14:paraId="773E0623" w14:textId="436FBEEB" w:rsidR="00701330" w:rsidRDefault="00701330" w:rsidP="00701330">
      <w:pPr>
        <w:pBdr>
          <w:bottom w:val="single" w:sz="12" w:space="1" w:color="auto"/>
        </w:pBdr>
        <w:rPr>
          <w:lang w:val="en-US" w:eastAsia="zh-CN"/>
        </w:rPr>
      </w:pPr>
      <w:r>
        <w:rPr>
          <w:lang w:val="en-US" w:eastAsia="zh-CN"/>
        </w:rPr>
        <w:t xml:space="preserve">It is </w:t>
      </w:r>
      <w:r w:rsidR="00FF02BE">
        <w:rPr>
          <w:lang w:val="en-US" w:eastAsia="zh-CN"/>
        </w:rPr>
        <w:t>proposed</w:t>
      </w:r>
      <w:r>
        <w:rPr>
          <w:lang w:val="en-US" w:eastAsia="zh-CN"/>
        </w:rPr>
        <w:t xml:space="preserve"> </w:t>
      </w:r>
      <w:r w:rsidR="00FF02BE">
        <w:rPr>
          <w:lang w:val="en-US" w:eastAsia="zh-CN"/>
        </w:rPr>
        <w:t>that</w:t>
      </w:r>
      <w:r>
        <w:rPr>
          <w:lang w:val="en-US" w:eastAsia="zh-CN"/>
        </w:rPr>
        <w:t>, when PCF decided to perform the service adjustments</w:t>
      </w:r>
      <w:r w:rsidR="00FF02BE">
        <w:rPr>
          <w:lang w:val="en-US" w:eastAsia="zh-CN"/>
        </w:rPr>
        <w:t xml:space="preserve"> based on AF request</w:t>
      </w:r>
      <w:r>
        <w:rPr>
          <w:lang w:val="en-US" w:eastAsia="zh-CN"/>
        </w:rPr>
        <w:t>, PCF will notify the AF. Then AF could display the energy saving information to user over application level.</w:t>
      </w:r>
    </w:p>
    <w:p w14:paraId="04AEBE0A" w14:textId="5F6DD8BE" w:rsidR="00C93D83" w:rsidRDefault="00E836B7" w:rsidP="00E836B7">
      <w:pPr>
        <w:pBdr>
          <w:bottom w:val="single" w:sz="12" w:space="1" w:color="auto"/>
        </w:pBdr>
        <w:rPr>
          <w:lang w:val="en-US"/>
        </w:rPr>
      </w:pPr>
      <w:r>
        <w:rPr>
          <w:lang w:val="en-US" w:eastAsia="zh-CN"/>
        </w:rPr>
        <w:t xml:space="preserve"> </w:t>
      </w:r>
    </w:p>
    <w:p w14:paraId="09CF4A2B" w14:textId="7A690D4C" w:rsidR="006B621B" w:rsidRDefault="006B621B" w:rsidP="00E836B7">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BD3500" w14:textId="77777777" w:rsidR="00F728AD" w:rsidRPr="0041588E" w:rsidRDefault="00F728AD" w:rsidP="00F728AD">
      <w:pPr>
        <w:pStyle w:val="2"/>
      </w:pPr>
      <w:bookmarkStart w:id="1" w:name="_Toc195801316"/>
      <w:bookmarkStart w:id="2" w:name="_Toc199233658"/>
      <w:bookmarkStart w:id="3" w:name="_Toc199872415"/>
      <w:r w:rsidRPr="0041588E">
        <w:t>6.5</w:t>
      </w:r>
      <w:r w:rsidRPr="0041588E">
        <w:tab/>
        <w:t>Solution #5: Service adjustments for network energy saving based on AF request and energy related information</w:t>
      </w:r>
      <w:bookmarkEnd w:id="1"/>
      <w:bookmarkEnd w:id="2"/>
      <w:bookmarkEnd w:id="3"/>
    </w:p>
    <w:p w14:paraId="74A6FCCA" w14:textId="77777777" w:rsidR="00F728AD" w:rsidRPr="0041588E" w:rsidRDefault="00F728AD" w:rsidP="00F728AD">
      <w:pPr>
        <w:pStyle w:val="3"/>
      </w:pPr>
      <w:bookmarkStart w:id="4" w:name="_Toc195801317"/>
      <w:bookmarkStart w:id="5" w:name="_Toc199233659"/>
      <w:bookmarkStart w:id="6" w:name="_Toc199872416"/>
      <w:bookmarkStart w:id="7" w:name="_Toc175814234"/>
      <w:r w:rsidRPr="0041588E">
        <w:t>6.5.0</w:t>
      </w:r>
      <w:r w:rsidRPr="0041588E">
        <w:tab/>
        <w:t>High-level solution principles</w:t>
      </w:r>
      <w:bookmarkEnd w:id="4"/>
      <w:bookmarkEnd w:id="5"/>
      <w:bookmarkEnd w:id="6"/>
    </w:p>
    <w:p w14:paraId="453CCFA3" w14:textId="161938B4" w:rsidR="00F728AD" w:rsidRDefault="00F728AD" w:rsidP="00F728AD">
      <w:r>
        <w:t xml:space="preserve">The network energy saving behaviours are provided by the network based on the operators' decisions and may be configured in the PCFs of the PLMN. </w:t>
      </w:r>
      <w:bookmarkStart w:id="8" w:name="OLE_LINK4"/>
      <w:bookmarkStart w:id="9" w:name="OLE_LINK11"/>
      <w:r>
        <w:t>The AF may indicate to the network the preferred or expected network energy saving behaviours for its applications or its UEs.</w:t>
      </w:r>
      <w:bookmarkEnd w:id="8"/>
      <w:bookmarkEnd w:id="9"/>
      <w:r>
        <w:t xml:space="preserve"> So the network energy saving behaviours, e.g. </w:t>
      </w:r>
      <w:proofErr w:type="spellStart"/>
      <w:r>
        <w:t>QoS</w:t>
      </w:r>
      <w:proofErr w:type="spellEnd"/>
      <w:r>
        <w:t xml:space="preserve"> adjustment, are negotiated between the application providers and operators. Then the PCF makes the policy decisions taking into consideration the AF request and the energy related information.</w:t>
      </w:r>
      <w:r w:rsidR="00701330">
        <w:t xml:space="preserve"> </w:t>
      </w:r>
      <w:ins w:id="10" w:author="China Telecom" w:date="2025-08-06T14:16:00Z">
        <w:r w:rsidR="00701330">
          <w:t>When PCF decides to perform energy saving behaviours, it will notify the AF.</w:t>
        </w:r>
      </w:ins>
    </w:p>
    <w:p w14:paraId="48F67C9A" w14:textId="77777777" w:rsidR="00F728AD" w:rsidRDefault="00F728AD" w:rsidP="00F728AD">
      <w:pPr>
        <w:pStyle w:val="NO"/>
      </w:pPr>
      <w:r>
        <w:t>NOTE:</w:t>
      </w:r>
      <w:r>
        <w:tab/>
        <w:t>The energy-related information at UE or NF level used in KI#2 and KI#3 should be based on robust and accurate enough estimates to be fit for purpose.</w:t>
      </w:r>
    </w:p>
    <w:p w14:paraId="3316F85D" w14:textId="77777777" w:rsidR="00F728AD" w:rsidRDefault="00F728AD" w:rsidP="00F728AD">
      <w:pPr>
        <w:pStyle w:val="3"/>
      </w:pPr>
      <w:bookmarkStart w:id="11" w:name="_Toc195801318"/>
      <w:bookmarkStart w:id="12" w:name="_Toc199233660"/>
      <w:bookmarkStart w:id="13" w:name="_Toc199872417"/>
      <w:r>
        <w:t>6.5.1</w:t>
      </w:r>
      <w:r>
        <w:tab/>
        <w:t>Description</w:t>
      </w:r>
      <w:bookmarkEnd w:id="7"/>
      <w:bookmarkEnd w:id="11"/>
      <w:bookmarkEnd w:id="12"/>
      <w:bookmarkEnd w:id="13"/>
    </w:p>
    <w:p w14:paraId="1342C827" w14:textId="77777777" w:rsidR="00F728AD" w:rsidRDefault="00F728AD" w:rsidP="00F728AD">
      <w:r>
        <w:t>This solution applies to Key Issue #2.</w:t>
      </w:r>
    </w:p>
    <w:p w14:paraId="040534C6" w14:textId="77777777" w:rsidR="00F728AD" w:rsidRDefault="00F728AD" w:rsidP="00F728AD">
      <w:r>
        <w:t>In the Release 19 features, the AF could subscribe the energy consumption information exposure from the network at specific granularity, e.g. UE level, service data flow level, PDU session level. The AF may also provide the reporting information, e.g. reporting period, reporting frequency, or reporting threshold.</w:t>
      </w:r>
    </w:p>
    <w:p w14:paraId="56C630AC" w14:textId="77777777" w:rsidR="00F728AD" w:rsidRDefault="00F728AD" w:rsidP="00F728AD">
      <w:r>
        <w:t>Besides the energy information exposure, certain application providers may have the following considerations:</w:t>
      </w:r>
    </w:p>
    <w:p w14:paraId="0C461ECA" w14:textId="77777777" w:rsidR="00F728AD" w:rsidRDefault="00F728AD" w:rsidP="00F728AD">
      <w:pPr>
        <w:pStyle w:val="B1"/>
      </w:pPr>
      <w:r>
        <w:lastRenderedPageBreak/>
        <w:t>-</w:t>
      </w:r>
      <w:r>
        <w:tab/>
        <w:t>Certain application providers may be highly concerned with the energy consumption for its applications, and would like to aware the energy consumption information of its application. If the energy consumption per UE per application is too high, it could accept certain network energy saving behaviours to minimize the energy consumption for its application.</w:t>
      </w:r>
    </w:p>
    <w:p w14:paraId="7917D8DC" w14:textId="77777777" w:rsidR="00F728AD" w:rsidRDefault="00F728AD" w:rsidP="00F728AD">
      <w:pPr>
        <w:pStyle w:val="B1"/>
      </w:pPr>
      <w:r>
        <w:t>-</w:t>
      </w:r>
      <w:r>
        <w:tab/>
        <w:t>Some other application providers, e.g. some factories, may have its mobile terminals accessing the local non-pubic 5G network. These application providers are considered with the network energy consumption of its mobile terminals. If the energy consumption per UE is too high, it could accept certain network energy saving behaviours to minimize the energy consumption.</w:t>
      </w:r>
    </w:p>
    <w:p w14:paraId="22E779F1" w14:textId="77777777" w:rsidR="00F728AD" w:rsidRDefault="00F728AD" w:rsidP="00F728AD">
      <w:r>
        <w:t>The network energy saving behaviours are provided by the network based on the operators' decisions and may be configured in the PCFs of the PLMN. The network energy saving behaviours may be AM policy update, SM policy update, UE policy update, etc. The network may perform network energy saving behaviours for the UE due to certain energy related information.</w:t>
      </w:r>
    </w:p>
    <w:p w14:paraId="253DDC82" w14:textId="138A3557" w:rsidR="00F728AD" w:rsidRDefault="00F728AD" w:rsidP="00F728AD">
      <w:r>
        <w:t xml:space="preserve">In this solution, it is proposed that the network could consider the AF's preference for the network energy saving behaviours for the UE. So the AF may indicate to the network the expected network energy saving behaviours for its applications or its UEs. The AF may also provide the network energy consumption threshold at certain granularity (e.g. per UE per application, per UE) to inform the network when to perform the network energy saving behaviours. Then, the network energy saving behaviours, e.g. </w:t>
      </w:r>
      <w:proofErr w:type="spellStart"/>
      <w:r>
        <w:t>QoS</w:t>
      </w:r>
      <w:proofErr w:type="spellEnd"/>
      <w:r>
        <w:t xml:space="preserve"> adjustment, are negotiated between the AF and operators. In this case, the network energy saving behaviours are considered as preferred or acceptable from the application point of view, if the energy consumption information at certain granularity is above the energy consumption threshold.</w:t>
      </w:r>
      <w:ins w:id="14" w:author="China Telecom" w:date="2025-08-06T14:19:00Z">
        <w:r w:rsidR="0003158A">
          <w:t xml:space="preserve"> The AF may also subscribe to the PCF </w:t>
        </w:r>
      </w:ins>
      <w:ins w:id="15" w:author="China Telecom" w:date="2025-08-06T14:22:00Z">
        <w:r w:rsidR="0003158A">
          <w:t xml:space="preserve">to get notification when the expected or negotiated network energy saving behaviour is </w:t>
        </w:r>
      </w:ins>
      <w:ins w:id="16" w:author="China Telecom" w:date="2025-08-06T14:23:00Z">
        <w:r w:rsidR="0003158A">
          <w:t>performed</w:t>
        </w:r>
        <w:r w:rsidR="0003158A">
          <w:rPr>
            <w:rFonts w:hint="eastAsia"/>
            <w:lang w:eastAsia="zh-CN"/>
          </w:rPr>
          <w:t>.</w:t>
        </w:r>
      </w:ins>
    </w:p>
    <w:p w14:paraId="5141256B" w14:textId="775C3870" w:rsidR="00F728AD" w:rsidRDefault="00F728AD" w:rsidP="00F728AD">
      <w:pPr>
        <w:pStyle w:val="3"/>
      </w:pPr>
      <w:bookmarkStart w:id="17" w:name="_Toc175814235"/>
      <w:bookmarkStart w:id="18" w:name="_Toc195801319"/>
      <w:bookmarkStart w:id="19" w:name="_Toc199233661"/>
      <w:bookmarkStart w:id="20" w:name="_Toc199872418"/>
      <w:r w:rsidRPr="0041588E">
        <w:t>6.5.2</w:t>
      </w:r>
      <w:r w:rsidRPr="0041588E">
        <w:tab/>
        <w:t>Procedures</w:t>
      </w:r>
      <w:bookmarkEnd w:id="17"/>
      <w:bookmarkEnd w:id="18"/>
      <w:bookmarkEnd w:id="19"/>
      <w:bookmarkEnd w:id="20"/>
    </w:p>
    <w:p w14:paraId="27EE1ECB" w14:textId="64DC5B75" w:rsidR="00715323" w:rsidRPr="00715323" w:rsidRDefault="00715323" w:rsidP="00715323">
      <w:del w:id="21" w:author="China Telecom" w:date="2025-08-06T14:44:00Z">
        <w:r w:rsidRPr="0041588E" w:rsidDel="00715323">
          <w:object w:dxaOrig="9630" w:dyaOrig="6020" w14:anchorId="75202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1.5pt" o:ole="">
              <v:imagedata r:id="rId7" o:title=""/>
            </v:shape>
            <o:OLEObject Type="Embed" ProgID="Visio.Drawing.15" ShapeID="_x0000_i1025" DrawAspect="Content" ObjectID="_1820932182" r:id="rId8"/>
          </w:object>
        </w:r>
      </w:del>
    </w:p>
    <w:p w14:paraId="4B454A92" w14:textId="41336687" w:rsidR="00F728AD" w:rsidRPr="0041588E" w:rsidRDefault="00715323" w:rsidP="00F728AD">
      <w:pPr>
        <w:pStyle w:val="TH"/>
      </w:pPr>
      <w:r w:rsidRPr="0041588E">
        <w:object w:dxaOrig="12801" w:dyaOrig="7990" w14:anchorId="65ABD2A7">
          <v:shape id="_x0000_i1026" type="#_x0000_t75" style="width:463pt;height:289pt" o:ole="">
            <v:imagedata r:id="rId9" o:title=""/>
          </v:shape>
          <o:OLEObject Type="Embed" ProgID="Visio.Drawing.15" ShapeID="_x0000_i1026" DrawAspect="Content" ObjectID="_1820932183" r:id="rId10"/>
        </w:object>
      </w:r>
    </w:p>
    <w:p w14:paraId="3C4A8E91" w14:textId="77777777" w:rsidR="00F728AD" w:rsidRDefault="00F728AD" w:rsidP="00F728AD">
      <w:pPr>
        <w:pStyle w:val="TF"/>
      </w:pPr>
      <w:r>
        <w:t>Figure 6.5.2-1: Network energy saving behaviours negotiation between the AF and network</w:t>
      </w:r>
    </w:p>
    <w:p w14:paraId="134C2E1D" w14:textId="5AE14880" w:rsidR="00F728AD" w:rsidRDefault="00F728AD" w:rsidP="00F728AD">
      <w:pPr>
        <w:pStyle w:val="B1"/>
      </w:pPr>
      <w:r>
        <w:t>1.</w:t>
      </w:r>
      <w:r>
        <w:tab/>
        <w:t xml:space="preserve">The AF may provide the network with the indication on the preferred or expected network energy saving behaviours for its application's service data flows or its UEs. The AF sends </w:t>
      </w:r>
      <w:proofErr w:type="spellStart"/>
      <w:r>
        <w:t>Nnef_NetworkEnergySaving_Creat</w:t>
      </w:r>
      <w:proofErr w:type="spellEnd"/>
      <w:r>
        <w:t xml:space="preserve"> Request to the NEF to provide the indication on the expected network energy saving behaviours, e.g. </w:t>
      </w:r>
      <w:proofErr w:type="spellStart"/>
      <w:r>
        <w:t>QoS</w:t>
      </w:r>
      <w:proofErr w:type="spellEnd"/>
      <w:r>
        <w:t xml:space="preserve"> adjustment. The AF may provide the energy consumption threshold at certain granularity (e.g. per UE per application, per UE) to inform the network when to perform the network energy saving behaviours.</w:t>
      </w:r>
      <w:ins w:id="22" w:author="China Telecom" w:date="2025-08-06T14:53:00Z">
        <w:r w:rsidR="00715323">
          <w:t xml:space="preserve"> The AF may also subscribe the event notification </w:t>
        </w:r>
        <w:r w:rsidR="00FF02BE">
          <w:t xml:space="preserve">that PCF decides to perform </w:t>
        </w:r>
      </w:ins>
      <w:ins w:id="23" w:author="China Telecom" w:date="2025-08-06T14:54:00Z">
        <w:r w:rsidR="00FF02BE">
          <w:t>the requested or negotiated network energy saving behavio</w:t>
        </w:r>
      </w:ins>
      <w:ins w:id="24" w:author="China Telecom" w:date="2025-08-06T15:00:00Z">
        <w:r w:rsidR="00FF02BE">
          <w:t>u</w:t>
        </w:r>
      </w:ins>
      <w:ins w:id="25" w:author="China Telecom" w:date="2025-08-06T14:54:00Z">
        <w:r w:rsidR="00FF02BE">
          <w:t>rs.</w:t>
        </w:r>
      </w:ins>
    </w:p>
    <w:p w14:paraId="6C91D56A" w14:textId="77777777" w:rsidR="00F728AD" w:rsidRDefault="00F728AD" w:rsidP="00F728AD">
      <w:pPr>
        <w:pStyle w:val="NO"/>
      </w:pPr>
      <w:r>
        <w:t>NOTE 1:</w:t>
      </w:r>
      <w:r>
        <w:tab/>
        <w:t xml:space="preserve">The operators could provide several network energy saving behaviours, e.g. </w:t>
      </w:r>
      <w:proofErr w:type="spellStart"/>
      <w:r>
        <w:t>QoS</w:t>
      </w:r>
      <w:proofErr w:type="spellEnd"/>
      <w:r>
        <w:t xml:space="preserve"> adjustment, which may be configured in the PCFs of the PLMN. The AF may prefer certain network energy saving behaviours provided by the operators, so the AF indicates its preferred network energy saving behaviours to the NEF and negotiate the network energy saving behaviours with the operators.</w:t>
      </w:r>
    </w:p>
    <w:p w14:paraId="31B53D44" w14:textId="77777777" w:rsidR="00F728AD" w:rsidRDefault="00F728AD" w:rsidP="00F728AD">
      <w:pPr>
        <w:pStyle w:val="NO"/>
      </w:pPr>
      <w:r>
        <w:t>NOTE 2:</w:t>
      </w:r>
      <w:r>
        <w:tab/>
        <w:t>The AF may provide the preferred network energy saving behaviours for its own applications on the service data flows. The AF may provide the preferred network energy saving behaviours for the UEs only if the UEs are owned or managed by this AF.</w:t>
      </w:r>
    </w:p>
    <w:p w14:paraId="10FC39FD" w14:textId="77777777" w:rsidR="00F728AD" w:rsidRDefault="00F728AD" w:rsidP="00F728AD">
      <w:pPr>
        <w:pStyle w:val="NO"/>
      </w:pPr>
      <w:r>
        <w:t>NOTE 3:</w:t>
      </w:r>
      <w:r>
        <w:tab/>
        <w:t>The existing NEF service is reused for the interaction between the NEF and AF in this step. Whether to define the new NEF service or reuse the existing NEF service is FFS.</w:t>
      </w:r>
    </w:p>
    <w:p w14:paraId="3749620C" w14:textId="77777777" w:rsidR="00F728AD" w:rsidRDefault="00F728AD" w:rsidP="00F728AD">
      <w:pPr>
        <w:pStyle w:val="B1"/>
      </w:pPr>
      <w:r>
        <w:t>2.</w:t>
      </w:r>
      <w:r>
        <w:tab/>
        <w:t xml:space="preserve">The NEF authorize the AF requested service based on the SLA between the AF and the operators. If the request from the AF is accepted, the NEF will respond to the AF to indicate the result. If the network </w:t>
      </w:r>
      <w:proofErr w:type="spellStart"/>
      <w:r>
        <w:t>can not</w:t>
      </w:r>
      <w:proofErr w:type="spellEnd"/>
      <w:r>
        <w:t xml:space="preserve"> accept certain network energy saving behaviours, the NEF may respond to the AF about the result.</w:t>
      </w:r>
    </w:p>
    <w:p w14:paraId="1543369C" w14:textId="77777777" w:rsidR="00F728AD" w:rsidRDefault="00F728AD" w:rsidP="00F728AD">
      <w:pPr>
        <w:pStyle w:val="B1"/>
      </w:pPr>
      <w:r>
        <w:t>3.</w:t>
      </w:r>
      <w:r>
        <w:tab/>
        <w:t xml:space="preserve">If the NEF accepts certain network energy saving behaviours, the NEF sends the information to the UDR via </w:t>
      </w:r>
      <w:proofErr w:type="spellStart"/>
      <w:r>
        <w:t>Nudr_DM_Create</w:t>
      </w:r>
      <w:proofErr w:type="spellEnd"/>
      <w:r>
        <w:t xml:space="preserve"> including the expected network energy saving behaviours and the related energy consumption value for applying the behaviour.</w:t>
      </w:r>
    </w:p>
    <w:p w14:paraId="4E92C6C1" w14:textId="77777777" w:rsidR="00F728AD" w:rsidRDefault="00F728AD" w:rsidP="00F728AD">
      <w:pPr>
        <w:pStyle w:val="B1"/>
      </w:pPr>
      <w:r>
        <w:t>4.</w:t>
      </w:r>
      <w:r>
        <w:tab/>
        <w:t xml:space="preserve">The UDR further sends the information to the PCF via </w:t>
      </w:r>
      <w:proofErr w:type="spellStart"/>
      <w:r>
        <w:t>Nudr_DM_Notify</w:t>
      </w:r>
      <w:proofErr w:type="spellEnd"/>
      <w:r>
        <w:t>.</w:t>
      </w:r>
    </w:p>
    <w:p w14:paraId="6FDFA9E9" w14:textId="77777777" w:rsidR="00F728AD" w:rsidRDefault="00F728AD" w:rsidP="00F728AD">
      <w:pPr>
        <w:pStyle w:val="B1"/>
      </w:pPr>
      <w:r>
        <w:t>5.</w:t>
      </w:r>
      <w:r>
        <w:tab/>
        <w:t xml:space="preserve">Based on the UE's subscription for network energy saving and the AF request, the PCF may subscribe the energy consumption information notify from EIF via </w:t>
      </w:r>
      <w:proofErr w:type="spellStart"/>
      <w:r>
        <w:t>Neif_EventExposure_Subscribe</w:t>
      </w:r>
      <w:proofErr w:type="spellEnd"/>
      <w:r>
        <w:t>/Notify.</w:t>
      </w:r>
    </w:p>
    <w:p w14:paraId="72863AA4" w14:textId="74AD9502" w:rsidR="00F728AD" w:rsidRDefault="00F728AD" w:rsidP="00F728AD">
      <w:pPr>
        <w:pStyle w:val="B1"/>
        <w:rPr>
          <w:ins w:id="26" w:author="China Telecom" w:date="2025-08-06T14:44:00Z"/>
        </w:rPr>
      </w:pPr>
      <w:r>
        <w:t>6.</w:t>
      </w:r>
      <w:r>
        <w:tab/>
        <w:t>The PCF makes the policy decisions based on the UE subscription (Energy saving indicator), EIF notification and AF request.</w:t>
      </w:r>
    </w:p>
    <w:p w14:paraId="423A5115" w14:textId="1356A216" w:rsidR="00715323" w:rsidRDefault="00715323" w:rsidP="00F728AD">
      <w:pPr>
        <w:pStyle w:val="B1"/>
      </w:pPr>
      <w:ins w:id="27" w:author="China Telecom" w:date="2025-08-06T14:44:00Z">
        <w:r>
          <w:lastRenderedPageBreak/>
          <w:t>7.</w:t>
        </w:r>
        <w:r>
          <w:tab/>
        </w:r>
      </w:ins>
      <w:ins w:id="28" w:author="China Telecom" w:date="2025-08-06T14:45:00Z">
        <w:r w:rsidR="00FF02BE">
          <w:t>If AF has</w:t>
        </w:r>
        <w:r>
          <w:t xml:space="preserve"> subscribed to the </w:t>
        </w:r>
      </w:ins>
      <w:ins w:id="29" w:author="China Telecom" w:date="2025-08-06T14:46:00Z">
        <w:r>
          <w:t>event</w:t>
        </w:r>
      </w:ins>
      <w:ins w:id="30" w:author="China Telecom" w:date="2025-08-06T14:47:00Z">
        <w:r>
          <w:t>s</w:t>
        </w:r>
      </w:ins>
      <w:ins w:id="31" w:author="China Telecom" w:date="2025-08-06T14:46:00Z">
        <w:r>
          <w:t xml:space="preserve"> </w:t>
        </w:r>
      </w:ins>
      <w:ins w:id="32" w:author="China Telecom" w:date="2025-08-06T14:45:00Z">
        <w:r>
          <w:t xml:space="preserve">of </w:t>
        </w:r>
      </w:ins>
      <w:ins w:id="33" w:author="China Telecom" w:date="2025-08-06T14:46:00Z">
        <w:r>
          <w:t xml:space="preserve">energy saving, </w:t>
        </w:r>
      </w:ins>
      <w:ins w:id="34" w:author="China Telecom" w:date="2025-08-06T14:47:00Z">
        <w:r>
          <w:t xml:space="preserve">it receives notification from NEF </w:t>
        </w:r>
      </w:ins>
      <w:ins w:id="35" w:author="China Telecom" w:date="2025-08-06T14:48:00Z">
        <w:r>
          <w:t xml:space="preserve">which is notified by the PCF. Up to AF, it could display the </w:t>
        </w:r>
      </w:ins>
      <w:ins w:id="36" w:author="China Telecom" w:date="2025-08-06T14:49:00Z">
        <w:r>
          <w:t xml:space="preserve">execution of energy saving behaviour to the user over the application. Or it may further negotiate the network </w:t>
        </w:r>
      </w:ins>
      <w:ins w:id="37" w:author="China Telecom" w:date="2025-08-06T14:50:00Z">
        <w:r>
          <w:t>energy saving behaviour with the network using step 1 to 4</w:t>
        </w:r>
      </w:ins>
      <w:ins w:id="38" w:author="China Telecom" w:date="2025-08-06T14:51:00Z">
        <w:r>
          <w:t>.</w:t>
        </w:r>
      </w:ins>
    </w:p>
    <w:p w14:paraId="22848E1B" w14:textId="77777777" w:rsidR="00F728AD" w:rsidRPr="0041588E" w:rsidRDefault="00F728AD" w:rsidP="00F728AD">
      <w:pPr>
        <w:pStyle w:val="3"/>
      </w:pPr>
      <w:bookmarkStart w:id="39" w:name="_Toc175814236"/>
      <w:bookmarkStart w:id="40" w:name="_Toc195801320"/>
      <w:bookmarkStart w:id="41" w:name="_Toc199233662"/>
      <w:bookmarkStart w:id="42" w:name="_Toc199872419"/>
      <w:r w:rsidRPr="0041588E">
        <w:t>6.5.3</w:t>
      </w:r>
      <w:r w:rsidRPr="0041588E">
        <w:tab/>
        <w:t>Impacts on existing services, entities and interfaces</w:t>
      </w:r>
      <w:bookmarkEnd w:id="39"/>
      <w:bookmarkEnd w:id="40"/>
      <w:bookmarkEnd w:id="41"/>
      <w:bookmarkEnd w:id="42"/>
    </w:p>
    <w:p w14:paraId="524C6445" w14:textId="77777777" w:rsidR="00F728AD" w:rsidRPr="0041588E" w:rsidRDefault="00F728AD" w:rsidP="00F728AD">
      <w:pPr>
        <w:rPr>
          <w:b/>
          <w:bCs/>
        </w:rPr>
      </w:pPr>
      <w:r w:rsidRPr="0041588E">
        <w:rPr>
          <w:b/>
          <w:bCs/>
        </w:rPr>
        <w:t>AF:</w:t>
      </w:r>
    </w:p>
    <w:p w14:paraId="57AF8953" w14:textId="77777777" w:rsidR="00F728AD" w:rsidRDefault="00F728AD" w:rsidP="00F728AD">
      <w:pPr>
        <w:pStyle w:val="B1"/>
      </w:pPr>
      <w:r>
        <w:t>-</w:t>
      </w:r>
      <w:r>
        <w:tab/>
        <w:t>provide the indication on the preferred or expected network energy saving behaviours.</w:t>
      </w:r>
    </w:p>
    <w:p w14:paraId="04342254" w14:textId="39B0C217" w:rsidR="00F728AD" w:rsidRDefault="00F728AD" w:rsidP="00F728AD">
      <w:pPr>
        <w:pStyle w:val="B1"/>
        <w:rPr>
          <w:ins w:id="43" w:author="China Telecom" w:date="2025-08-06T14:51:00Z"/>
        </w:rPr>
      </w:pPr>
      <w:r>
        <w:t xml:space="preserve">- </w:t>
      </w:r>
      <w:ins w:id="44" w:author="China Telecom" w:date="2025-08-06T14:30:00Z">
        <w:r w:rsidR="0003158A">
          <w:tab/>
        </w:r>
      </w:ins>
      <w:r>
        <w:t>may also provide the corresponding energy consumption threshold for certain granularity (e.g. per UE per application, per UE) to inform the network when to perform the network energy saving behaviours.</w:t>
      </w:r>
    </w:p>
    <w:p w14:paraId="4D12CCF0" w14:textId="1F09D133" w:rsidR="00715323" w:rsidRDefault="00715323" w:rsidP="00F728AD">
      <w:pPr>
        <w:pStyle w:val="B1"/>
      </w:pPr>
      <w:ins w:id="45" w:author="China Telecom" w:date="2025-08-06T14:51:00Z">
        <w:r>
          <w:t>-</w:t>
        </w:r>
        <w:r>
          <w:tab/>
          <w:t>subscribe to the event of network energy saving behaviours.</w:t>
        </w:r>
      </w:ins>
    </w:p>
    <w:p w14:paraId="5F159694" w14:textId="77777777" w:rsidR="00F728AD" w:rsidRPr="0041588E" w:rsidRDefault="00F728AD" w:rsidP="00F728AD">
      <w:pPr>
        <w:rPr>
          <w:b/>
          <w:bCs/>
        </w:rPr>
      </w:pPr>
      <w:r w:rsidRPr="0041588E">
        <w:rPr>
          <w:b/>
          <w:bCs/>
        </w:rPr>
        <w:t>NEF:</w:t>
      </w:r>
    </w:p>
    <w:p w14:paraId="5A3E9018" w14:textId="56AB4A2C" w:rsidR="00F728AD" w:rsidRDefault="00F728AD" w:rsidP="00F728AD">
      <w:pPr>
        <w:pStyle w:val="B1"/>
        <w:rPr>
          <w:ins w:id="46" w:author="China Telecom" w:date="2025-08-06T14:52:00Z"/>
        </w:rPr>
      </w:pPr>
      <w:r>
        <w:t>-</w:t>
      </w:r>
      <w:r>
        <w:tab/>
        <w:t>support the inaction with AF about the preferred or expected network energy saving behaviours.</w:t>
      </w:r>
    </w:p>
    <w:p w14:paraId="0449601E" w14:textId="296A496A" w:rsidR="00715323" w:rsidRDefault="00715323" w:rsidP="00F728AD">
      <w:pPr>
        <w:pStyle w:val="B1"/>
      </w:pPr>
      <w:ins w:id="47" w:author="China Telecom" w:date="2025-08-06T14:52:00Z">
        <w:r>
          <w:t xml:space="preserve">- </w:t>
        </w:r>
        <w:r>
          <w:tab/>
          <w:t>notify the event of network energy saving behaviours.</w:t>
        </w:r>
      </w:ins>
    </w:p>
    <w:p w14:paraId="2D2ACAE0" w14:textId="77777777" w:rsidR="00F728AD" w:rsidRPr="0041588E" w:rsidRDefault="00F728AD" w:rsidP="00F728AD">
      <w:pPr>
        <w:rPr>
          <w:b/>
          <w:bCs/>
        </w:rPr>
      </w:pPr>
      <w:r w:rsidRPr="0041588E">
        <w:rPr>
          <w:b/>
          <w:bCs/>
        </w:rPr>
        <w:t>PCF:</w:t>
      </w:r>
    </w:p>
    <w:p w14:paraId="5DB5CB44" w14:textId="119194A0" w:rsidR="00F728AD" w:rsidRDefault="00F728AD" w:rsidP="00F728AD">
      <w:pPr>
        <w:pStyle w:val="B1"/>
        <w:rPr>
          <w:ins w:id="48" w:author="China Telecom" w:date="2025-08-06T14:52:00Z"/>
        </w:rPr>
      </w:pPr>
      <w:r>
        <w:t>-</w:t>
      </w:r>
      <w:r>
        <w:tab/>
        <w:t>make the policy decisions for the network energy saving behaviours based on the AF request and energy related information.</w:t>
      </w:r>
    </w:p>
    <w:p w14:paraId="18FF86BC" w14:textId="6137815A" w:rsidR="00715323" w:rsidRPr="00715323" w:rsidRDefault="00715323" w:rsidP="00715323">
      <w:pPr>
        <w:pStyle w:val="B1"/>
      </w:pPr>
      <w:ins w:id="49" w:author="China Telecom" w:date="2025-08-06T14:52:00Z">
        <w:r>
          <w:t xml:space="preserve">- </w:t>
        </w:r>
        <w:r>
          <w:tab/>
          <w:t>notify the event of network energy saving behaviours.</w:t>
        </w:r>
      </w:ins>
    </w:p>
    <w:p w14:paraId="2243CC04" w14:textId="77777777" w:rsidR="00F728AD" w:rsidRPr="0041588E" w:rsidRDefault="00F728AD" w:rsidP="00F728AD">
      <w:pPr>
        <w:rPr>
          <w:b/>
          <w:bCs/>
        </w:rPr>
      </w:pPr>
      <w:r w:rsidRPr="0041588E">
        <w:rPr>
          <w:b/>
          <w:bCs/>
        </w:rPr>
        <w:t>UDR:</w:t>
      </w:r>
    </w:p>
    <w:p w14:paraId="57641464" w14:textId="64E9E529" w:rsidR="00C93D83" w:rsidRDefault="00F728AD" w:rsidP="00FF02BE">
      <w:pPr>
        <w:pStyle w:val="B1"/>
        <w:rPr>
          <w:rFonts w:ascii="Arial" w:hAnsi="Arial" w:cs="Arial"/>
          <w:color w:val="0000FF"/>
          <w:sz w:val="28"/>
          <w:szCs w:val="28"/>
          <w:lang w:val="en-US"/>
        </w:rPr>
      </w:pPr>
      <w:r>
        <w:t>-</w:t>
      </w:r>
      <w:r>
        <w:tab/>
        <w:t>New parameters addition related with network energy saving behaviours from AF.</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B4459" w14:textId="77777777" w:rsidR="00634D79" w:rsidRDefault="00634D79">
      <w:r>
        <w:separator/>
      </w:r>
    </w:p>
  </w:endnote>
  <w:endnote w:type="continuationSeparator" w:id="0">
    <w:p w14:paraId="63A442B7" w14:textId="77777777" w:rsidR="00634D79" w:rsidRDefault="00634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FC7EE" w14:textId="77777777" w:rsidR="00634D79" w:rsidRDefault="00634D79">
      <w:r>
        <w:separator/>
      </w:r>
    </w:p>
  </w:footnote>
  <w:footnote w:type="continuationSeparator" w:id="0">
    <w:p w14:paraId="41C7D625" w14:textId="77777777" w:rsidR="00634D79" w:rsidRDefault="00634D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158A"/>
    <w:rsid w:val="00032590"/>
    <w:rsid w:val="00041DED"/>
    <w:rsid w:val="000B59EB"/>
    <w:rsid w:val="0010504F"/>
    <w:rsid w:val="001604A8"/>
    <w:rsid w:val="001B093A"/>
    <w:rsid w:val="001C5CF1"/>
    <w:rsid w:val="00212CB5"/>
    <w:rsid w:val="00214DF0"/>
    <w:rsid w:val="00231A1A"/>
    <w:rsid w:val="002474B7"/>
    <w:rsid w:val="00266561"/>
    <w:rsid w:val="003E130B"/>
    <w:rsid w:val="004054C1"/>
    <w:rsid w:val="0044235F"/>
    <w:rsid w:val="004721C0"/>
    <w:rsid w:val="004E2F92"/>
    <w:rsid w:val="0051513A"/>
    <w:rsid w:val="0051688C"/>
    <w:rsid w:val="00634D79"/>
    <w:rsid w:val="00653E2A"/>
    <w:rsid w:val="0069541A"/>
    <w:rsid w:val="006B621B"/>
    <w:rsid w:val="006B7AD2"/>
    <w:rsid w:val="00701330"/>
    <w:rsid w:val="00715323"/>
    <w:rsid w:val="00736290"/>
    <w:rsid w:val="00780A06"/>
    <w:rsid w:val="00785301"/>
    <w:rsid w:val="00793D77"/>
    <w:rsid w:val="008171CF"/>
    <w:rsid w:val="0082707E"/>
    <w:rsid w:val="008B4AAF"/>
    <w:rsid w:val="00903CC8"/>
    <w:rsid w:val="009158D2"/>
    <w:rsid w:val="009255E7"/>
    <w:rsid w:val="00982BA7"/>
    <w:rsid w:val="00995C58"/>
    <w:rsid w:val="009A21B0"/>
    <w:rsid w:val="009D668F"/>
    <w:rsid w:val="00A34787"/>
    <w:rsid w:val="00AA3DBE"/>
    <w:rsid w:val="00AA7E59"/>
    <w:rsid w:val="00AE35AD"/>
    <w:rsid w:val="00B41104"/>
    <w:rsid w:val="00B53CA1"/>
    <w:rsid w:val="00BA4BE2"/>
    <w:rsid w:val="00BD1620"/>
    <w:rsid w:val="00BF3721"/>
    <w:rsid w:val="00C44D05"/>
    <w:rsid w:val="00C45418"/>
    <w:rsid w:val="00C601CB"/>
    <w:rsid w:val="00C86F41"/>
    <w:rsid w:val="00C87441"/>
    <w:rsid w:val="00C93D83"/>
    <w:rsid w:val="00CC4471"/>
    <w:rsid w:val="00D07287"/>
    <w:rsid w:val="00D318B2"/>
    <w:rsid w:val="00D55FB4"/>
    <w:rsid w:val="00D9383D"/>
    <w:rsid w:val="00E06393"/>
    <w:rsid w:val="00E1464D"/>
    <w:rsid w:val="00E25D01"/>
    <w:rsid w:val="00E54C0A"/>
    <w:rsid w:val="00E73788"/>
    <w:rsid w:val="00E836B7"/>
    <w:rsid w:val="00F21090"/>
    <w:rsid w:val="00F30FD1"/>
    <w:rsid w:val="00F431B2"/>
    <w:rsid w:val="00F57C87"/>
    <w:rsid w:val="00F6525A"/>
    <w:rsid w:val="00F728AD"/>
    <w:rsid w:val="00FF02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F728AD"/>
    <w:rPr>
      <w:rFonts w:ascii="Times New Roman" w:hAnsi="Times New Roman"/>
      <w:lang w:eastAsia="en-US"/>
    </w:rPr>
  </w:style>
  <w:style w:type="character" w:customStyle="1" w:styleId="B1Char">
    <w:name w:val="B1 Char"/>
    <w:link w:val="B1"/>
    <w:qFormat/>
    <w:rsid w:val="00F728AD"/>
    <w:rPr>
      <w:rFonts w:ascii="Times New Roman" w:hAnsi="Times New Roman"/>
      <w:lang w:eastAsia="en-US"/>
    </w:rPr>
  </w:style>
  <w:style w:type="character" w:customStyle="1" w:styleId="TFChar">
    <w:name w:val="TF Char"/>
    <w:link w:val="TF"/>
    <w:qFormat/>
    <w:rsid w:val="00F728A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326</TotalTime>
  <Pages>4</Pages>
  <Words>1279</Words>
  <Characters>7294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cp:lastModifiedBy>
  <cp:revision>9</cp:revision>
  <cp:lastPrinted>1900-01-01T05:00:00Z</cp:lastPrinted>
  <dcterms:created xsi:type="dcterms:W3CDTF">2025-08-05T09:33:00Z</dcterms:created>
  <dcterms:modified xsi:type="dcterms:W3CDTF">2025-10-02T09:43:00Z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